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608FE" w14:textId="77777777" w:rsidR="00252147" w:rsidRDefault="00252147" w:rsidP="002521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BASYNGS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d.1400)</w:t>
      </w:r>
    </w:p>
    <w:p w14:paraId="7493BB7B" w14:textId="77777777" w:rsidR="00252147" w:rsidRDefault="00252147" w:rsidP="002521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8C5B43" w14:textId="77777777" w:rsidR="00252147" w:rsidRDefault="00252147" w:rsidP="002521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9603AA" w14:textId="77777777" w:rsidR="00252147" w:rsidRDefault="00252147" w:rsidP="002521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Aug.1400</w:t>
      </w:r>
      <w:r>
        <w:rPr>
          <w:rFonts w:ascii="Times New Roman" w:hAnsi="Times New Roman" w:cs="Times New Roman"/>
          <w:sz w:val="24"/>
          <w:szCs w:val="24"/>
        </w:rPr>
        <w:tab/>
        <w:t>He had died by this date.    (C.F.R. 1399-1405 p.80)</w:t>
      </w:r>
    </w:p>
    <w:p w14:paraId="3F1760EE" w14:textId="77777777" w:rsidR="00252147" w:rsidRDefault="00252147" w:rsidP="002521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EE71EF" w14:textId="77777777" w:rsidR="00252147" w:rsidRDefault="00252147" w:rsidP="002521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95D81C" w14:textId="77777777" w:rsidR="00252147" w:rsidRDefault="00252147" w:rsidP="002521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April 2021</w:t>
      </w:r>
    </w:p>
    <w:p w14:paraId="161B8BF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8D3F6" w14:textId="77777777" w:rsidR="00252147" w:rsidRDefault="00252147" w:rsidP="009139A6">
      <w:r>
        <w:separator/>
      </w:r>
    </w:p>
  </w:endnote>
  <w:endnote w:type="continuationSeparator" w:id="0">
    <w:p w14:paraId="6A0E74B5" w14:textId="77777777" w:rsidR="00252147" w:rsidRDefault="0025214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6D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8BDF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E1A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59BBC" w14:textId="77777777" w:rsidR="00252147" w:rsidRDefault="00252147" w:rsidP="009139A6">
      <w:r>
        <w:separator/>
      </w:r>
    </w:p>
  </w:footnote>
  <w:footnote w:type="continuationSeparator" w:id="0">
    <w:p w14:paraId="507EB756" w14:textId="77777777" w:rsidR="00252147" w:rsidRDefault="0025214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FE3D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AF0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66C1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147"/>
    <w:rsid w:val="000666E0"/>
    <w:rsid w:val="002510B7"/>
    <w:rsid w:val="0025214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66442"/>
  <w15:chartTrackingRefBased/>
  <w15:docId w15:val="{36E02BA3-7288-4FC5-B6AC-97E17C19D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2021-04-17T20:37:00Z</dcterms:created>
  <dcterms:modified xsi:type="dcterms:W3CDTF">2021-04-17T20:37:00Z</dcterms:modified>
</cp:coreProperties>
</file>